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7E37" w14:textId="77777777" w:rsidR="00A426B3" w:rsidRDefault="00A426B3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4DEC94" w14:textId="77777777" w:rsidR="00A426B3" w:rsidRDefault="00A426B3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Stamford Rivers, Essex. Esquire.</w:t>
      </w:r>
    </w:p>
    <w:p w14:paraId="1179D97D" w14:textId="77777777" w:rsidR="00A426B3" w:rsidRDefault="00A426B3" w:rsidP="00A426B3">
      <w:pPr>
        <w:rPr>
          <w:rFonts w:ascii="Times New Roman" w:hAnsi="Times New Roman" w:cs="Times New Roman"/>
        </w:rPr>
      </w:pPr>
    </w:p>
    <w:p w14:paraId="0A993D39" w14:textId="34827515" w:rsidR="00A426B3" w:rsidRDefault="00A426B3" w:rsidP="00A426B3">
      <w:pPr>
        <w:rPr>
          <w:rFonts w:ascii="Times New Roman" w:hAnsi="Times New Roman" w:cs="Times New Roman"/>
        </w:rPr>
      </w:pPr>
    </w:p>
    <w:p w14:paraId="23164A1B" w14:textId="77777777" w:rsidR="00575A7F" w:rsidRDefault="00575A7F" w:rsidP="00575A7F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rFonts w:eastAsia="Calibri"/>
          <w:color w:val="auto"/>
          <w:u w:val="none"/>
        </w:rPr>
        <w:t>Mathewe</w:t>
      </w:r>
      <w:proofErr w:type="spellEnd"/>
      <w:r>
        <w:rPr>
          <w:rStyle w:val="Hyperlink"/>
          <w:rFonts w:eastAsia="Calibri"/>
          <w:color w:val="auto"/>
          <w:u w:val="none"/>
        </w:rPr>
        <w:t xml:space="preserve"> of London, mercer(q.v.), brought a plaint of debt against him.</w:t>
      </w:r>
    </w:p>
    <w:p w14:paraId="0BD26FC3" w14:textId="271FA075" w:rsidR="00575A7F" w:rsidRDefault="00575A7F" w:rsidP="00575A7F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67CCA557" w14:textId="77777777" w:rsidR="008A07D3" w:rsidRPr="00042AEF" w:rsidRDefault="008A07D3" w:rsidP="008A07D3">
      <w:pPr>
        <w:pStyle w:val="NoSpacing"/>
      </w:pPr>
      <w:r>
        <w:tab/>
        <w:t>1483</w:t>
      </w:r>
      <w:r>
        <w:tab/>
        <w:t>William Roger(q.v.) brought a plaint of debt against him,</w:t>
      </w:r>
    </w:p>
    <w:p w14:paraId="30EFD62B" w14:textId="77777777" w:rsidR="008A07D3" w:rsidRDefault="008A07D3" w:rsidP="008A07D3">
      <w:pPr>
        <w:pStyle w:val="NoSpacing"/>
      </w:pPr>
      <w:r>
        <w:tab/>
      </w:r>
      <w:r>
        <w:tab/>
        <w:t xml:space="preserve">John </w:t>
      </w:r>
      <w:proofErr w:type="spellStart"/>
      <w:r>
        <w:t>Stryklond</w:t>
      </w:r>
      <w:proofErr w:type="spellEnd"/>
      <w:r>
        <w:t xml:space="preserve"> of </w:t>
      </w:r>
      <w:proofErr w:type="spellStart"/>
      <w:r>
        <w:t>Nazeing</w:t>
      </w:r>
      <w:proofErr w:type="spellEnd"/>
      <w:r>
        <w:t>(q.v.) and William Martyn of Stanford</w:t>
      </w:r>
    </w:p>
    <w:p w14:paraId="7BF8081C" w14:textId="77777777" w:rsidR="008A07D3" w:rsidRDefault="008A07D3" w:rsidP="008A07D3">
      <w:pPr>
        <w:pStyle w:val="NoSpacing"/>
      </w:pPr>
      <w:r>
        <w:tab/>
      </w:r>
      <w:r>
        <w:tab/>
        <w:t>Rivers(q.v.).</w:t>
      </w:r>
    </w:p>
    <w:p w14:paraId="035B7CBA" w14:textId="44637EE4" w:rsidR="008A07D3" w:rsidRPr="008A07D3" w:rsidRDefault="008A07D3" w:rsidP="008A07D3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33CE58A6" w14:textId="77777777" w:rsidR="00A426B3" w:rsidRDefault="00A426B3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Roger, yeoman(q.v.), brought a plaint of debt against him.</w:t>
      </w:r>
    </w:p>
    <w:p w14:paraId="0E2BA0D7" w14:textId="77777777" w:rsidR="00A426B3" w:rsidRDefault="00A426B3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C604FD" w14:textId="77777777" w:rsidR="00A426B3" w:rsidRDefault="00A426B3" w:rsidP="00A426B3">
      <w:pPr>
        <w:rPr>
          <w:rFonts w:ascii="Times New Roman" w:hAnsi="Times New Roman" w:cs="Times New Roman"/>
        </w:rPr>
      </w:pPr>
    </w:p>
    <w:p w14:paraId="59BA302E" w14:textId="77777777" w:rsidR="00A426B3" w:rsidRDefault="00A426B3" w:rsidP="00A426B3">
      <w:pPr>
        <w:rPr>
          <w:rFonts w:ascii="Times New Roman" w:hAnsi="Times New Roman" w:cs="Times New Roman"/>
        </w:rPr>
      </w:pPr>
    </w:p>
    <w:p w14:paraId="56D73F7C" w14:textId="0307B186" w:rsidR="00A426B3" w:rsidRDefault="00A426B3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59321D65" w14:textId="247E25FB" w:rsidR="00575A7F" w:rsidRDefault="00575A7F" w:rsidP="00A426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May 2022</w:t>
      </w:r>
    </w:p>
    <w:p w14:paraId="1AAB4BAB" w14:textId="77777777" w:rsidR="006B2F86" w:rsidRPr="00E71FC3" w:rsidRDefault="008A07D3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96F7" w14:textId="77777777" w:rsidR="00A426B3" w:rsidRDefault="00A426B3" w:rsidP="00E71FC3">
      <w:r>
        <w:separator/>
      </w:r>
    </w:p>
  </w:endnote>
  <w:endnote w:type="continuationSeparator" w:id="0">
    <w:p w14:paraId="3519D456" w14:textId="77777777" w:rsidR="00A426B3" w:rsidRDefault="00A426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8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9FD5" w14:textId="77777777" w:rsidR="00A426B3" w:rsidRDefault="00A426B3" w:rsidP="00E71FC3">
      <w:r>
        <w:separator/>
      </w:r>
    </w:p>
  </w:footnote>
  <w:footnote w:type="continuationSeparator" w:id="0">
    <w:p w14:paraId="02EE682A" w14:textId="77777777" w:rsidR="00A426B3" w:rsidRDefault="00A426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6B3"/>
    <w:rsid w:val="001A7C09"/>
    <w:rsid w:val="00575A7F"/>
    <w:rsid w:val="00577BD5"/>
    <w:rsid w:val="00656CBA"/>
    <w:rsid w:val="006A1F77"/>
    <w:rsid w:val="00733BE7"/>
    <w:rsid w:val="008A07D3"/>
    <w:rsid w:val="00A426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A7987"/>
  <w15:chartTrackingRefBased/>
  <w15:docId w15:val="{1837940B-94EA-49DB-B962-5A52F4AD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6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426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2018-12-03T16:36:00Z</dcterms:created>
  <dcterms:modified xsi:type="dcterms:W3CDTF">2022-05-05T09:52:00Z</dcterms:modified>
</cp:coreProperties>
</file>